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66450C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075C6A82" w:rsidR="006F7F91" w:rsidRPr="005425EF" w:rsidRDefault="006A67F6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DM01AVBE11LV95D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DM01AVBE11LV95D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5B45AF9B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B6EC50C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4B2C8E50" w:rsidR="006F7F91" w:rsidRPr="00BC3CEE" w:rsidRDefault="00BE7813" w:rsidP="006F7F91">
      <w:pPr>
        <w:ind w:left="360"/>
        <w:rPr>
          <w:rFonts w:asciiTheme="minorHAnsi" w:hAnsiTheme="minorHAnsi"/>
          <w:sz w:val="18"/>
          <w:szCs w:val="18"/>
        </w:rPr>
      </w:pPr>
      <w:r w:rsidRPr="00BE7813">
        <w:rPr>
          <w:rStyle w:val="Hervorhebung"/>
          <w:color w:val="9BBB59"/>
        </w:rPr>
        <w:t>Register_</w:t>
      </w:r>
      <w:r w:rsidR="006A67F6">
        <w:rPr>
          <w:rStyle w:val="Hervorhebung"/>
          <w:color w:val="9BBB59"/>
        </w:rPr>
        <w:t>DM01AVBE11LV95D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6A67F6">
        <w:rPr>
          <w:rFonts w:asciiTheme="minorHAnsi" w:hAnsiTheme="minorHAnsi"/>
          <w:color w:val="9BBB59"/>
          <w:szCs w:val="20"/>
        </w:rPr>
        <w:tab/>
      </w:r>
      <w:r w:rsidR="006F7F91" w:rsidRPr="002B4039">
        <w:rPr>
          <w:rFonts w:asciiTheme="minorHAnsi" w:hAnsiTheme="minorHAnsi"/>
          <w:sz w:val="19"/>
          <w:szCs w:val="19"/>
        </w:rPr>
        <w:t>INTERLIS1.</w:t>
      </w:r>
      <w:r w:rsidRPr="002B4039">
        <w:rPr>
          <w:rFonts w:asciiTheme="minorHAnsi" w:hAnsiTheme="minorHAnsi"/>
          <w:sz w:val="19"/>
          <w:szCs w:val="19"/>
        </w:rPr>
        <w:t>Register_</w:t>
      </w:r>
      <w:r w:rsidR="006A67F6">
        <w:rPr>
          <w:rFonts w:asciiTheme="minorHAnsi" w:hAnsiTheme="minorHAnsi"/>
          <w:sz w:val="19"/>
          <w:szCs w:val="19"/>
        </w:rPr>
        <w:t>DM01AVBE11LV95D</w:t>
      </w:r>
      <w:r w:rsidRPr="002B4039">
        <w:rPr>
          <w:rFonts w:asciiTheme="minorHAnsi" w:hAnsiTheme="minorHAnsi"/>
          <w:sz w:val="19"/>
          <w:szCs w:val="19"/>
        </w:rPr>
        <w:t xml:space="preserve">_V2 </w:t>
      </w:r>
      <w:r w:rsidR="006F7F91" w:rsidRPr="002B4039">
        <w:rPr>
          <w:rFonts w:asciiTheme="minorHAnsi" w:hAnsiTheme="minorHAnsi"/>
          <w:sz w:val="19"/>
          <w:szCs w:val="19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025F899B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6A67F6">
        <w:rPr>
          <w:rStyle w:val="Hervorhebung"/>
          <w:color w:val="9BBB59"/>
        </w:rPr>
        <w:t>DM01AVBE11LV95D</w:t>
      </w:r>
      <w:r w:rsidRPr="00BE7813">
        <w:rPr>
          <w:rStyle w:val="Hervorhebung"/>
          <w:color w:val="9BBB59"/>
        </w:rPr>
        <w:t>.TXT</w:t>
      </w:r>
    </w:p>
    <w:p w14:paraId="268D6B64" w14:textId="68C9F7FA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6A67F6">
        <w:rPr>
          <w:rStyle w:val="Hervorhebung"/>
          <w:color w:val="9BBB59"/>
        </w:rPr>
        <w:t>DM01AVBE11LV95D</w:t>
      </w:r>
      <w:r w:rsidRPr="00BE7813">
        <w:rPr>
          <w:rStyle w:val="Hervorhebung"/>
          <w:color w:val="9BBB59"/>
        </w:rPr>
        <w:t>.TXT</w:t>
      </w:r>
    </w:p>
    <w:p w14:paraId="222D3A17" w14:textId="2123CE15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6A67F6">
        <w:rPr>
          <w:rStyle w:val="Hervorhebung"/>
          <w:color w:val="9BBB59"/>
        </w:rPr>
        <w:t>DM01AVBE11LV95D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7468C05E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6A67F6">
        <w:rPr>
          <w:rStyle w:val="Hervorhebung"/>
          <w:color w:val="9BBB59"/>
        </w:rPr>
        <w:t>DM01AVBE11LV95D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75620A5F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6A67F6">
        <w:rPr>
          <w:rStyle w:val="Hervorhebung"/>
          <w:color w:val="9BBB59"/>
        </w:rPr>
        <w:t>DM01AVBE11LV95D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7D2C086F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6A67F6">
        <w:rPr>
          <w:rStyle w:val="Hervorhebung"/>
          <w:color w:val="9BBB59"/>
        </w:rPr>
        <w:t>DM01AVBE11LV95D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1DD83E71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6A67F6">
        <w:rPr>
          <w:rStyle w:val="Hervorhebung"/>
          <w:color w:val="9BBB59"/>
        </w:rPr>
        <w:t>DM01AVBE11LV95D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359305C5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6A67F6">
        <w:rPr>
          <w:rStyle w:val="Hervorhebung"/>
          <w:color w:val="9BBB59"/>
        </w:rPr>
        <w:t>DM01AVBE11LV95D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19B237D8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C3CEE">
        <w:rPr>
          <w:rStyle w:val="Hervorhebung"/>
          <w:color w:val="9BBB59"/>
        </w:rPr>
        <w:t>ArtCode_</w:t>
      </w:r>
      <w:r w:rsidR="006A67F6">
        <w:rPr>
          <w:rStyle w:val="Hervorhebung"/>
          <w:color w:val="9BBB59"/>
        </w:rPr>
        <w:t>DM01AVBE11LV95D</w:t>
      </w:r>
      <w:r w:rsidR="006F7F91" w:rsidRPr="00BC3CEE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75677D05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6A67F6">
        <w:rPr>
          <w:rStyle w:val="Hervorhebung"/>
          <w:color w:val="9BBB59"/>
        </w:rPr>
        <w:t>DM01AVBE11LV95D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518F5C91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6A67F6">
        <w:rPr>
          <w:rStyle w:val="Hervorhebung"/>
          <w:color w:val="9BBB59"/>
        </w:rPr>
        <w:t>DM01AVBE11LV95D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6CEF0D4D" w14:textId="77777777" w:rsidR="007C5827" w:rsidRPr="00FC5C7E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538378E9" w14:textId="77777777" w:rsidR="007C5827" w:rsidRPr="000A4C2A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GRIVIS GEO</w:t>
      </w:r>
      <w:bookmarkStart w:id="4" w:name="_GoBack"/>
      <w:bookmarkEnd w:id="4"/>
      <w:r w:rsidRPr="000A4C2A">
        <w:rPr>
          <w:rFonts w:asciiTheme="minorHAnsi" w:hAnsiTheme="minorHAnsi"/>
          <w:szCs w:val="20"/>
        </w:rPr>
        <w:t xml:space="preserve">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1D5A372C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6A67F6">
        <w:rPr>
          <w:rStyle w:val="Hervorhebung"/>
          <w:color w:val="9BBB59"/>
        </w:rPr>
        <w:t>DM01AVBE11LV95D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7D655207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6A67F6">
        <w:rPr>
          <w:rStyle w:val="Hervorhebung"/>
          <w:color w:val="9BBB59"/>
        </w:rPr>
        <w:t>DM01AVBE11LV95D</w:t>
      </w:r>
      <w:r w:rsidRPr="002942BB">
        <w:rPr>
          <w:rStyle w:val="Hervorhebung"/>
          <w:color w:val="9BBB59"/>
        </w:rPr>
        <w:t>.txt</w:t>
      </w:r>
    </w:p>
    <w:p w14:paraId="56CD92AC" w14:textId="747F5694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6A67F6">
        <w:rPr>
          <w:rStyle w:val="Hervorhebung"/>
          <w:color w:val="9BBB59"/>
        </w:rPr>
        <w:t>DM01AVBE11LV95D</w:t>
      </w:r>
      <w:r w:rsidRPr="002942BB">
        <w:rPr>
          <w:rStyle w:val="Hervorhebung"/>
          <w:color w:val="9BBB59"/>
        </w:rPr>
        <w:t xml:space="preserve">.txt </w:t>
      </w:r>
    </w:p>
    <w:p w14:paraId="2780BC4F" w14:textId="511A9DB4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6A67F6">
        <w:rPr>
          <w:rStyle w:val="Hervorhebung"/>
          <w:color w:val="9BBB59"/>
        </w:rPr>
        <w:t>DM01AVBE11LV95D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60188" w14:textId="77777777" w:rsidR="0066450C" w:rsidRDefault="0066450C" w:rsidP="00254025">
      <w:pPr>
        <w:spacing w:after="0"/>
      </w:pPr>
      <w:r>
        <w:separator/>
      </w:r>
    </w:p>
  </w:endnote>
  <w:endnote w:type="continuationSeparator" w:id="0">
    <w:p w14:paraId="4893057A" w14:textId="77777777" w:rsidR="0066450C" w:rsidRDefault="0066450C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14AC8092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6A67F6">
            <w:rPr>
              <w:noProof/>
            </w:rPr>
            <w:t>26.03.2020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B9F30" w14:textId="77777777" w:rsidR="0066450C" w:rsidRDefault="0066450C" w:rsidP="00254025">
      <w:pPr>
        <w:spacing w:after="0"/>
      </w:pPr>
      <w:r>
        <w:separator/>
      </w:r>
    </w:p>
  </w:footnote>
  <w:footnote w:type="continuationSeparator" w:id="0">
    <w:p w14:paraId="70B0DA68" w14:textId="77777777" w:rsidR="0066450C" w:rsidRDefault="0066450C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3F5"/>
    <w:rsid w:val="00426BE8"/>
    <w:rsid w:val="0042704D"/>
    <w:rsid w:val="00430CB7"/>
    <w:rsid w:val="0043323E"/>
    <w:rsid w:val="00434EC3"/>
    <w:rsid w:val="004355E2"/>
    <w:rsid w:val="004422C7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50C"/>
    <w:rsid w:val="006646FD"/>
    <w:rsid w:val="00671871"/>
    <w:rsid w:val="006739D0"/>
    <w:rsid w:val="0068068B"/>
    <w:rsid w:val="006849E7"/>
    <w:rsid w:val="006A67F6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5827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E7D7D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45E4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92384"/>
    <w:rsid w:val="002C34B5"/>
    <w:rsid w:val="0041250D"/>
    <w:rsid w:val="004216F6"/>
    <w:rsid w:val="0045584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130CC"/>
    <w:rsid w:val="00AD6C85"/>
    <w:rsid w:val="00B23237"/>
    <w:rsid w:val="00C21FC6"/>
    <w:rsid w:val="00C433D4"/>
    <w:rsid w:val="00CE3527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F2C695-C3CC-4522-BA94-DD70D5D1A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877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112</cp:revision>
  <cp:lastPrinted>2018-04-11T14:56:00Z</cp:lastPrinted>
  <dcterms:created xsi:type="dcterms:W3CDTF">2018-04-11T14:54:00Z</dcterms:created>
  <dcterms:modified xsi:type="dcterms:W3CDTF">2020-03-26T13:51:00Z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